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2F3" w:rsidRPr="00C35367" w:rsidRDefault="004672F3" w:rsidP="00E2340C">
      <w:pPr>
        <w:jc w:val="both"/>
        <w:rPr>
          <w:b/>
          <w:lang w:val="kk-KZ"/>
        </w:rPr>
      </w:pPr>
      <w:r>
        <w:rPr>
          <w:b/>
          <w:lang w:val="kk-KZ"/>
        </w:rPr>
        <w:t>Тақырып 13</w:t>
      </w:r>
      <w:r w:rsidRPr="00C35367">
        <w:rPr>
          <w:b/>
          <w:lang w:val="kk-KZ"/>
        </w:rPr>
        <w:t xml:space="preserve">  Бизнес – жоспарлаудың құралы ретiнде инновация  </w:t>
      </w:r>
    </w:p>
    <w:p w:rsidR="004672F3" w:rsidRPr="00C35367" w:rsidRDefault="004672F3" w:rsidP="00E2340C">
      <w:pPr>
        <w:jc w:val="both"/>
        <w:rPr>
          <w:b/>
          <w:lang w:val="kk-KZ"/>
        </w:rPr>
      </w:pPr>
    </w:p>
    <w:p w:rsidR="004672F3" w:rsidRPr="00C35367" w:rsidRDefault="004672F3" w:rsidP="00E2340C">
      <w:pPr>
        <w:ind w:firstLine="360"/>
        <w:jc w:val="both"/>
        <w:rPr>
          <w:lang w:val="kk-KZ"/>
        </w:rPr>
      </w:pPr>
      <w:r w:rsidRPr="00C35367">
        <w:rPr>
          <w:b/>
          <w:lang w:val="kk-KZ"/>
        </w:rPr>
        <w:t xml:space="preserve">Дәрiс мақсаты: </w:t>
      </w:r>
      <w:r w:rsidRPr="00C35367">
        <w:rPr>
          <w:lang w:val="kk-KZ"/>
        </w:rPr>
        <w:t>Инновация түрлерiн оқу және инновациялық ойларды өндеудiң  (қалыптастырудың)негiзгi әдiстерiн игеру</w:t>
      </w:r>
    </w:p>
    <w:p w:rsidR="004672F3" w:rsidRPr="00C35367" w:rsidRDefault="004672F3" w:rsidP="00E2340C">
      <w:pPr>
        <w:ind w:firstLine="360"/>
        <w:jc w:val="both"/>
        <w:rPr>
          <w:b/>
          <w:lang w:val="kk-KZ"/>
        </w:rPr>
      </w:pPr>
    </w:p>
    <w:p w:rsidR="004672F3" w:rsidRPr="00C35367" w:rsidRDefault="004672F3" w:rsidP="00E2340C">
      <w:pPr>
        <w:ind w:firstLine="360"/>
        <w:jc w:val="both"/>
        <w:rPr>
          <w:lang w:val="kk-KZ"/>
        </w:rPr>
      </w:pPr>
      <w:r w:rsidRPr="00C35367">
        <w:rPr>
          <w:b/>
          <w:lang w:val="kk-KZ"/>
        </w:rPr>
        <w:t>Дәрiс жоспары:</w:t>
      </w:r>
    </w:p>
    <w:p w:rsidR="004672F3" w:rsidRPr="00C35367" w:rsidRDefault="004672F3" w:rsidP="00E2340C">
      <w:pPr>
        <w:numPr>
          <w:ilvl w:val="0"/>
          <w:numId w:val="13"/>
        </w:numPr>
        <w:jc w:val="both"/>
        <w:rPr>
          <w:lang w:val="kk-KZ"/>
        </w:rPr>
      </w:pPr>
      <w:r w:rsidRPr="00C35367">
        <w:rPr>
          <w:lang w:val="kk-KZ"/>
        </w:rPr>
        <w:t>Инновациялардың түсiнiгi және сипаттамасы.</w:t>
      </w:r>
    </w:p>
    <w:p w:rsidR="004672F3" w:rsidRPr="00C35367" w:rsidRDefault="004672F3" w:rsidP="00E2340C">
      <w:pPr>
        <w:numPr>
          <w:ilvl w:val="0"/>
          <w:numId w:val="13"/>
        </w:numPr>
        <w:jc w:val="both"/>
        <w:rPr>
          <w:lang w:val="kk-KZ"/>
        </w:rPr>
      </w:pPr>
      <w:r w:rsidRPr="00C35367">
        <w:rPr>
          <w:lang w:val="kk-KZ"/>
        </w:rPr>
        <w:t>Инновациялық кәсiпорындардың ұйымдастырулық нысандары.</w:t>
      </w:r>
    </w:p>
    <w:p w:rsidR="004672F3" w:rsidRPr="00C35367" w:rsidRDefault="004672F3" w:rsidP="00E2340C">
      <w:pPr>
        <w:numPr>
          <w:ilvl w:val="0"/>
          <w:numId w:val="13"/>
        </w:numPr>
        <w:jc w:val="both"/>
        <w:rPr>
          <w:lang w:val="kk-KZ"/>
        </w:rPr>
      </w:pPr>
      <w:r w:rsidRPr="00C35367">
        <w:rPr>
          <w:lang w:val="kk-KZ"/>
        </w:rPr>
        <w:t>Инновациялық кәсiпкерлiктiң моделдерi.</w:t>
      </w:r>
    </w:p>
    <w:p w:rsidR="004672F3" w:rsidRPr="00C35367" w:rsidRDefault="004672F3" w:rsidP="00E2340C">
      <w:pPr>
        <w:jc w:val="both"/>
        <w:rPr>
          <w:lang w:val="kk-KZ"/>
        </w:rPr>
      </w:pP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lang w:val="kk-KZ"/>
        </w:rPr>
        <w:t xml:space="preserve">      Отандық және шетелдiк экономикалық әдебиеттерде келесi категориялардың әртүрлi түсiнiктемелерi берiледi : “жаңа еңгiзулер”, “жаңалық”, “инновация”.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b/>
          <w:lang w:val="kk-KZ"/>
        </w:rPr>
        <w:t xml:space="preserve"> “жаңа еңгiзулер”</w:t>
      </w:r>
      <w:r w:rsidRPr="00C35367">
        <w:rPr>
          <w:lang w:val="kk-KZ"/>
        </w:rPr>
        <w:t xml:space="preserve"> – бұл басқару және ұйымдастырудың жақсартылған әдiстерiнiң, жаңа техника мен технологиялардың меңгерiлуi.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lang w:val="kk-KZ"/>
        </w:rPr>
        <w:t>“</w:t>
      </w:r>
      <w:r w:rsidRPr="00C35367">
        <w:rPr>
          <w:b/>
          <w:lang w:val="kk-KZ"/>
        </w:rPr>
        <w:t>жаңалық</w:t>
      </w:r>
      <w:r w:rsidRPr="00C35367">
        <w:rPr>
          <w:lang w:val="kk-KZ"/>
        </w:rPr>
        <w:t>” – белгiлi бiр заттың жаңашылығын сипаттайды және        түсiнiктiң мағынасына жақын болады.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lang w:val="kk-KZ"/>
        </w:rPr>
        <w:t>“</w:t>
      </w:r>
      <w:r w:rsidRPr="00C35367">
        <w:rPr>
          <w:b/>
          <w:lang w:val="kk-KZ"/>
        </w:rPr>
        <w:t>инновация</w:t>
      </w:r>
      <w:r w:rsidRPr="00C35367">
        <w:rPr>
          <w:lang w:val="kk-KZ"/>
        </w:rPr>
        <w:t>” – ұйымдастырулық нысандар, технологияны, бұйымдардың жаңа түрлерiн өңдеуге бағытталған iс-әрекет.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lang w:val="kk-KZ"/>
        </w:rPr>
        <w:t>“</w:t>
      </w:r>
      <w:r w:rsidRPr="00C35367">
        <w:rPr>
          <w:b/>
          <w:lang w:val="kk-KZ"/>
        </w:rPr>
        <w:t>инновация</w:t>
      </w:r>
      <w:r w:rsidRPr="00C35367">
        <w:rPr>
          <w:lang w:val="kk-KZ"/>
        </w:rPr>
        <w:t>” – қоғам дамуының әсерiнен өзгеретiн, адамдардың қажеттiлiктерiн қанағаттандыру үшiн жаңалықтардың қалыптасу, пайдалану және таратылу процесi, жаңа еңгiзулер. Э.А. Уткин ғалымның айтуы бойынша “</w:t>
      </w:r>
      <w:r w:rsidRPr="00C35367">
        <w:rPr>
          <w:b/>
          <w:lang w:val="kk-KZ"/>
        </w:rPr>
        <w:t>инновация</w:t>
      </w:r>
      <w:r w:rsidRPr="00C35367">
        <w:rPr>
          <w:lang w:val="kk-KZ"/>
        </w:rPr>
        <w:t xml:space="preserve"> – өткiзiлген ғылыми зерттеудiң немесе жаңалық ашу процесiнiң нәтижесiнде өндiрiске енгiзiлген обьект”.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b/>
          <w:lang w:val="kk-KZ"/>
        </w:rPr>
        <w:t>Инновацияның жалпы түсiнiгi</w:t>
      </w:r>
      <w:r w:rsidRPr="00C35367">
        <w:rPr>
          <w:lang w:val="kk-KZ"/>
        </w:rPr>
        <w:t xml:space="preserve"> – техника, технологияның, ғылымның жетiстiктерiн енгiзу негiзiнде өндiрiлген өнiмдi немесе негiзгi капиталды (өндiрiстiк қорларды) жаңарту, яғни қоғамдық өндiрiстi жетiлдiрудiң обьективтi процесi.</w:t>
      </w:r>
    </w:p>
    <w:p w:rsidR="004672F3" w:rsidRPr="00C35367" w:rsidRDefault="004672F3" w:rsidP="00E2340C">
      <w:pPr>
        <w:pStyle w:val="Heading1"/>
        <w:jc w:val="center"/>
        <w:rPr>
          <w:b w:val="0"/>
          <w:sz w:val="24"/>
          <w:lang w:val="kk-KZ"/>
        </w:rPr>
      </w:pPr>
      <w:r w:rsidRPr="00C35367">
        <w:rPr>
          <w:b w:val="0"/>
          <w:sz w:val="24"/>
          <w:lang w:val="kk-KZ"/>
        </w:rPr>
        <w:t>Инновацияларды</w:t>
      </w:r>
      <w:r w:rsidRPr="00C35367">
        <w:rPr>
          <w:rFonts w:ascii="Arial" w:hAnsi="Arial" w:cs="Arial"/>
          <w:b w:val="0"/>
          <w:sz w:val="24"/>
          <w:lang w:val="kk-KZ"/>
        </w:rPr>
        <w:t>ң</w:t>
      </w:r>
      <w:r w:rsidRPr="00C35367">
        <w:rPr>
          <w:b w:val="0"/>
          <w:sz w:val="24"/>
          <w:lang w:val="kk-KZ"/>
        </w:rPr>
        <w:t xml:space="preserve"> сипаттамасы</w:t>
      </w:r>
    </w:p>
    <w:p w:rsidR="004672F3" w:rsidRPr="00C35367" w:rsidRDefault="004672F3" w:rsidP="00E2340C">
      <w:pPr>
        <w:jc w:val="both"/>
        <w:rPr>
          <w:b/>
          <w:lang w:val="kk-KZ"/>
        </w:rPr>
      </w:pPr>
    </w:p>
    <w:p w:rsidR="004672F3" w:rsidRPr="00C35367" w:rsidRDefault="004672F3" w:rsidP="00E2340C">
      <w:pPr>
        <w:numPr>
          <w:ilvl w:val="0"/>
          <w:numId w:val="14"/>
        </w:numPr>
        <w:jc w:val="both"/>
        <w:rPr>
          <w:b/>
          <w:lang w:val="kk-KZ"/>
        </w:rPr>
      </w:pPr>
      <w:r w:rsidRPr="00C35367">
        <w:rPr>
          <w:b/>
          <w:lang w:val="kk-KZ"/>
        </w:rPr>
        <w:t>Жаңашылық дәрежесi бойынша (радикалдық) :</w:t>
      </w:r>
    </w:p>
    <w:p w:rsidR="004672F3" w:rsidRPr="00C35367" w:rsidRDefault="004672F3" w:rsidP="00E2340C">
      <w:pPr>
        <w:numPr>
          <w:ilvl w:val="0"/>
          <w:numId w:val="15"/>
        </w:numPr>
        <w:jc w:val="both"/>
        <w:rPr>
          <w:lang w:val="kk-KZ"/>
        </w:rPr>
      </w:pPr>
      <w:r w:rsidRPr="00C35367">
        <w:rPr>
          <w:lang w:val="kk-KZ"/>
        </w:rPr>
        <w:t>негiзгi инновациялар: техника дамуының жаңа бағыттарын және жаңа ұрпақтардың қалыптасуының негiзi болып iрi жүзеге асырады;</w:t>
      </w:r>
    </w:p>
    <w:p w:rsidR="004672F3" w:rsidRPr="00C35367" w:rsidRDefault="004672F3" w:rsidP="00E2340C">
      <w:pPr>
        <w:numPr>
          <w:ilvl w:val="0"/>
          <w:numId w:val="15"/>
        </w:numPr>
        <w:jc w:val="both"/>
        <w:rPr>
          <w:lang w:val="kk-KZ"/>
        </w:rPr>
      </w:pPr>
      <w:r w:rsidRPr="00C35367">
        <w:rPr>
          <w:lang w:val="kk-KZ"/>
        </w:rPr>
        <w:t>жақсартылатын инновациялар: шағын және орта жүзеге асыратын және ғылыми-техникалық циклдың тұрақты даму мен таратылу сатыларында болатын инновациялар;</w:t>
      </w:r>
    </w:p>
    <w:p w:rsidR="004672F3" w:rsidRPr="00C35367" w:rsidRDefault="004672F3" w:rsidP="00E2340C">
      <w:pPr>
        <w:numPr>
          <w:ilvl w:val="0"/>
          <w:numId w:val="15"/>
        </w:numPr>
        <w:jc w:val="both"/>
        <w:rPr>
          <w:lang w:val="kk-KZ"/>
        </w:rPr>
      </w:pPr>
      <w:r w:rsidRPr="00C35367">
        <w:rPr>
          <w:lang w:val="kk-KZ"/>
        </w:rPr>
        <w:t>ескiрген техника мен технологиялардың жартылай жақсартылуына бағытталған псевдоинновациялар;</w:t>
      </w:r>
    </w:p>
    <w:p w:rsidR="004672F3" w:rsidRPr="00C35367" w:rsidRDefault="004672F3" w:rsidP="00E2340C">
      <w:pPr>
        <w:numPr>
          <w:ilvl w:val="0"/>
          <w:numId w:val="14"/>
        </w:numPr>
        <w:jc w:val="both"/>
        <w:rPr>
          <w:b/>
        </w:rPr>
      </w:pPr>
      <w:r w:rsidRPr="00C35367">
        <w:rPr>
          <w:b/>
        </w:rPr>
        <w:t>Пайдалану сипаты бойынша:</w:t>
      </w:r>
    </w:p>
    <w:p w:rsidR="004672F3" w:rsidRPr="00C35367" w:rsidRDefault="004672F3" w:rsidP="00E2340C">
      <w:pPr>
        <w:numPr>
          <w:ilvl w:val="0"/>
          <w:numId w:val="16"/>
        </w:numPr>
        <w:jc w:val="both"/>
        <w:rPr>
          <w:lang w:val="kk-KZ"/>
        </w:rPr>
      </w:pPr>
      <w:r w:rsidRPr="00C35367">
        <w:t>өн</w:t>
      </w:r>
      <w:r w:rsidRPr="00C35367">
        <w:rPr>
          <w:lang w:val="en-US"/>
        </w:rPr>
        <w:t>i</w:t>
      </w:r>
      <w:r w:rsidRPr="00C35367">
        <w:t>мд</w:t>
      </w:r>
      <w:r w:rsidRPr="00C35367">
        <w:rPr>
          <w:lang w:val="en-US"/>
        </w:rPr>
        <w:t>i</w:t>
      </w:r>
      <w:r w:rsidRPr="00C35367">
        <w:t>л</w:t>
      </w:r>
      <w:r w:rsidRPr="00C35367">
        <w:rPr>
          <w:lang w:val="en-US"/>
        </w:rPr>
        <w:t>i</w:t>
      </w:r>
      <w:r w:rsidRPr="00C35367">
        <w:t>к инновациялар</w:t>
      </w:r>
      <w:r w:rsidRPr="00C35367">
        <w:rPr>
          <w:b/>
        </w:rPr>
        <w:t xml:space="preserve">: </w:t>
      </w:r>
      <w:r w:rsidRPr="00C35367">
        <w:t>жаңа өн</w:t>
      </w:r>
      <w:r w:rsidRPr="00C35367">
        <w:rPr>
          <w:lang w:val="en-US"/>
        </w:rPr>
        <w:t>i</w:t>
      </w:r>
      <w:r w:rsidRPr="00C35367">
        <w:t>мдерд</w:t>
      </w:r>
      <w:r w:rsidRPr="00C35367">
        <w:rPr>
          <w:lang w:val="en-US"/>
        </w:rPr>
        <w:t>i</w:t>
      </w:r>
      <w:r w:rsidRPr="00C35367">
        <w:t xml:space="preserve"> өнд</w:t>
      </w:r>
      <w:r w:rsidRPr="00C35367">
        <w:rPr>
          <w:lang w:val="en-US"/>
        </w:rPr>
        <w:t>i</w:t>
      </w:r>
      <w:r w:rsidRPr="00C35367">
        <w:t>руге және пайдалануға бағытталған;</w:t>
      </w:r>
    </w:p>
    <w:p w:rsidR="004672F3" w:rsidRPr="00C35367" w:rsidRDefault="004672F3" w:rsidP="00E2340C">
      <w:pPr>
        <w:numPr>
          <w:ilvl w:val="0"/>
          <w:numId w:val="16"/>
        </w:numPr>
        <w:jc w:val="both"/>
        <w:rPr>
          <w:lang w:val="kk-KZ"/>
        </w:rPr>
      </w:pPr>
      <w:r w:rsidRPr="00C35367">
        <w:rPr>
          <w:lang w:val="kk-KZ"/>
        </w:rPr>
        <w:t>жаңа технологияны құруға және пайдалануға бағытталңан технологиялық инновациялар;</w:t>
      </w:r>
    </w:p>
    <w:p w:rsidR="004672F3" w:rsidRPr="00C35367" w:rsidRDefault="004672F3" w:rsidP="00E2340C">
      <w:pPr>
        <w:numPr>
          <w:ilvl w:val="0"/>
          <w:numId w:val="16"/>
        </w:numPr>
        <w:jc w:val="both"/>
        <w:rPr>
          <w:lang w:val="kk-KZ"/>
        </w:rPr>
      </w:pPr>
      <w:r w:rsidRPr="00C35367">
        <w:rPr>
          <w:lang w:val="kk-KZ"/>
        </w:rPr>
        <w:t>жаңа құрылымдардың құрылуына және қызмет етуiне бағытталған әлеуметтiк инновациялар;</w:t>
      </w:r>
    </w:p>
    <w:p w:rsidR="004672F3" w:rsidRPr="00C35367" w:rsidRDefault="004672F3" w:rsidP="00E2340C">
      <w:pPr>
        <w:numPr>
          <w:ilvl w:val="0"/>
          <w:numId w:val="16"/>
        </w:numPr>
        <w:jc w:val="both"/>
        <w:rPr>
          <w:lang w:val="kk-KZ"/>
        </w:rPr>
      </w:pPr>
      <w:r w:rsidRPr="00C35367">
        <w:rPr>
          <w:lang w:val="kk-KZ"/>
        </w:rPr>
        <w:t>өзгерiстердiң бiрнеше түрлерiнiң бiрлiктерiн сипаттайтын жиынтықты инновациялар;</w:t>
      </w:r>
    </w:p>
    <w:p w:rsidR="004672F3" w:rsidRPr="00C35367" w:rsidRDefault="004672F3" w:rsidP="00E2340C">
      <w:pPr>
        <w:numPr>
          <w:ilvl w:val="0"/>
          <w:numId w:val="16"/>
        </w:numPr>
        <w:jc w:val="both"/>
        <w:rPr>
          <w:lang w:val="kk-KZ"/>
        </w:rPr>
      </w:pPr>
      <w:r w:rsidRPr="00C35367">
        <w:rPr>
          <w:lang w:val="kk-KZ"/>
        </w:rPr>
        <w:t>жаңа нарықтарда өнiмдердегi, қызметтердегi қажеттiлiктердi жүзеге асыруға мүмкiндiк беретiн нарықтық инновациялар;</w:t>
      </w:r>
    </w:p>
    <w:p w:rsidR="004672F3" w:rsidRPr="00C35367" w:rsidRDefault="004672F3" w:rsidP="00E2340C">
      <w:pPr>
        <w:numPr>
          <w:ilvl w:val="0"/>
          <w:numId w:val="14"/>
        </w:numPr>
        <w:jc w:val="both"/>
        <w:rPr>
          <w:lang w:val="kk-KZ"/>
        </w:rPr>
      </w:pPr>
      <w:r w:rsidRPr="00C35367">
        <w:rPr>
          <w:b/>
        </w:rPr>
        <w:t>Көр</w:t>
      </w:r>
      <w:r w:rsidRPr="00C35367">
        <w:rPr>
          <w:b/>
          <w:lang w:val="en-US"/>
        </w:rPr>
        <w:t>i</w:t>
      </w:r>
      <w:r w:rsidRPr="00C35367">
        <w:rPr>
          <w:b/>
        </w:rPr>
        <w:t>ну сипаты бойынша</w:t>
      </w:r>
      <w:r w:rsidRPr="00C35367">
        <w:t xml:space="preserve">: </w:t>
      </w:r>
    </w:p>
    <w:p w:rsidR="004672F3" w:rsidRPr="00C35367" w:rsidRDefault="004672F3" w:rsidP="00E2340C">
      <w:pPr>
        <w:numPr>
          <w:ilvl w:val="0"/>
          <w:numId w:val="17"/>
        </w:numPr>
        <w:jc w:val="both"/>
        <w:rPr>
          <w:lang w:val="kk-KZ"/>
        </w:rPr>
      </w:pPr>
      <w:r w:rsidRPr="00C35367">
        <w:t>Ғылыммен техниканың дамуымен пайда болған инновациялар;</w:t>
      </w:r>
    </w:p>
    <w:p w:rsidR="004672F3" w:rsidRPr="00C35367" w:rsidRDefault="004672F3" w:rsidP="00E2340C">
      <w:pPr>
        <w:numPr>
          <w:ilvl w:val="0"/>
          <w:numId w:val="17"/>
        </w:numPr>
        <w:jc w:val="both"/>
        <w:rPr>
          <w:lang w:val="kk-KZ"/>
        </w:rPr>
      </w:pPr>
      <w:r w:rsidRPr="00C35367">
        <w:rPr>
          <w:lang w:val="kk-KZ"/>
        </w:rPr>
        <w:t>өндiрiс қажеттiлiктерiмен пайда болған инновациялар;</w:t>
      </w:r>
    </w:p>
    <w:p w:rsidR="004672F3" w:rsidRPr="00C35367" w:rsidRDefault="004672F3" w:rsidP="00E2340C">
      <w:pPr>
        <w:numPr>
          <w:ilvl w:val="0"/>
          <w:numId w:val="17"/>
        </w:numPr>
        <w:jc w:val="both"/>
        <w:rPr>
          <w:lang w:val="kk-KZ"/>
        </w:rPr>
      </w:pPr>
      <w:r w:rsidRPr="00C35367">
        <w:rPr>
          <w:lang w:val="kk-KZ"/>
        </w:rPr>
        <w:t>нарық қажеттiлiктерiмен пайда болған инновациялар;</w:t>
      </w:r>
    </w:p>
    <w:p w:rsidR="004672F3" w:rsidRPr="00C35367" w:rsidRDefault="004672F3" w:rsidP="00E2340C">
      <w:pPr>
        <w:numPr>
          <w:ilvl w:val="0"/>
          <w:numId w:val="14"/>
        </w:numPr>
        <w:jc w:val="both"/>
        <w:rPr>
          <w:lang w:val="kk-KZ"/>
        </w:rPr>
      </w:pPr>
      <w:r w:rsidRPr="00C35367">
        <w:rPr>
          <w:b/>
          <w:lang w:val="kk-KZ"/>
        </w:rPr>
        <w:t>Өндiрiстiк процестегi рөлi бойынша</w:t>
      </w:r>
      <w:r w:rsidRPr="00C35367">
        <w:rPr>
          <w:lang w:val="kk-KZ"/>
        </w:rPr>
        <w:t>:</w:t>
      </w:r>
    </w:p>
    <w:p w:rsidR="004672F3" w:rsidRPr="00C35367" w:rsidRDefault="004672F3" w:rsidP="00E2340C">
      <w:pPr>
        <w:numPr>
          <w:ilvl w:val="0"/>
          <w:numId w:val="18"/>
        </w:numPr>
        <w:jc w:val="both"/>
        <w:rPr>
          <w:lang w:val="kk-KZ"/>
        </w:rPr>
      </w:pPr>
      <w:r w:rsidRPr="00C35367">
        <w:rPr>
          <w:lang w:val="kk-KZ"/>
        </w:rPr>
        <w:t>тұтынушылық инновациялар;</w:t>
      </w:r>
    </w:p>
    <w:p w:rsidR="004672F3" w:rsidRPr="00C35367" w:rsidRDefault="004672F3" w:rsidP="00E2340C">
      <w:pPr>
        <w:numPr>
          <w:ilvl w:val="0"/>
          <w:numId w:val="18"/>
        </w:numPr>
        <w:jc w:val="both"/>
        <w:rPr>
          <w:lang w:val="kk-KZ"/>
        </w:rPr>
      </w:pPr>
      <w:r w:rsidRPr="00C35367">
        <w:rPr>
          <w:lang w:val="kk-KZ"/>
        </w:rPr>
        <w:t>инвестициялық инновациялар;</w:t>
      </w:r>
    </w:p>
    <w:p w:rsidR="004672F3" w:rsidRPr="00C35367" w:rsidRDefault="004672F3" w:rsidP="00E2340C">
      <w:pPr>
        <w:numPr>
          <w:ilvl w:val="0"/>
          <w:numId w:val="14"/>
        </w:numPr>
        <w:jc w:val="both"/>
        <w:rPr>
          <w:b/>
        </w:rPr>
      </w:pPr>
      <w:r w:rsidRPr="00C35367">
        <w:rPr>
          <w:b/>
          <w:lang w:val="kk-KZ"/>
        </w:rPr>
        <w:t xml:space="preserve">Көлемi </w:t>
      </w:r>
      <w:r w:rsidRPr="00C35367">
        <w:rPr>
          <w:b/>
        </w:rPr>
        <w:t>(масштабы) бойынша:</w:t>
      </w:r>
    </w:p>
    <w:p w:rsidR="004672F3" w:rsidRPr="00C35367" w:rsidRDefault="004672F3" w:rsidP="00E2340C">
      <w:pPr>
        <w:numPr>
          <w:ilvl w:val="0"/>
          <w:numId w:val="19"/>
        </w:numPr>
        <w:jc w:val="both"/>
        <w:rPr>
          <w:lang w:val="kk-KZ"/>
        </w:rPr>
      </w:pPr>
      <w:r w:rsidRPr="00C35367">
        <w:t>күрдел</w:t>
      </w:r>
      <w:r w:rsidRPr="00C35367">
        <w:rPr>
          <w:lang w:val="en-US"/>
        </w:rPr>
        <w:t>i</w:t>
      </w:r>
      <w:r w:rsidRPr="00C35367">
        <w:t xml:space="preserve"> инновациялар;</w:t>
      </w:r>
    </w:p>
    <w:p w:rsidR="004672F3" w:rsidRPr="00C35367" w:rsidRDefault="004672F3" w:rsidP="00E2340C">
      <w:pPr>
        <w:numPr>
          <w:ilvl w:val="0"/>
          <w:numId w:val="19"/>
        </w:numPr>
        <w:jc w:val="both"/>
        <w:rPr>
          <w:lang w:val="kk-KZ"/>
        </w:rPr>
      </w:pPr>
      <w:r w:rsidRPr="00C35367">
        <w:t>жай инновациялар.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lang w:val="kk-KZ"/>
        </w:rPr>
        <w:t xml:space="preserve">      Инновациялардың сипаттамасына қарай келесi қорытынды жасауға болады: жаңа еңгiзулердiң процестерi өз сипаты бойынша көптүрлi және ерекше, сонымен қатар оларды  ұйымдастыру нысаны көптүрлiгiмен ерекшеленедi.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lang w:val="kk-KZ"/>
        </w:rPr>
        <w:t xml:space="preserve">     Инновациялық кәсiпкерлiктiң мәнi 20 ғ. ортасында қалыптасты. Жаңа идеяларды iздестiру және оларды жүзеге асыру – бұл кәсiпкердiң алдында тұратын күрделi есептерiнiң бiрi.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rPr>
          <w:lang w:val="kk-KZ"/>
        </w:rPr>
        <w:t xml:space="preserve">    Инновациялық кәсiпкерлiк – инновацияларға бейiмдiлген, жаңа мүмкiндiктердi тұрақты iздестiру, жаңашылық ашу және шаруашылық ету процесi.</w:t>
      </w:r>
    </w:p>
    <w:p w:rsidR="004672F3" w:rsidRPr="00C35367" w:rsidRDefault="004672F3" w:rsidP="00E2340C">
      <w:pPr>
        <w:jc w:val="both"/>
        <w:rPr>
          <w:lang w:val="kk-KZ"/>
        </w:rPr>
      </w:pPr>
      <w:r w:rsidRPr="00C35367">
        <w:t>Инновациялық кәс</w:t>
      </w:r>
      <w:r w:rsidRPr="00C35367">
        <w:rPr>
          <w:lang w:val="en-US"/>
        </w:rPr>
        <w:t>i</w:t>
      </w:r>
      <w:r w:rsidRPr="00C35367">
        <w:t>пкерл</w:t>
      </w:r>
      <w:r w:rsidRPr="00C35367">
        <w:rPr>
          <w:lang w:val="en-US"/>
        </w:rPr>
        <w:t>i</w:t>
      </w:r>
      <w:r w:rsidRPr="00C35367">
        <w:t>кт</w:t>
      </w:r>
      <w:r w:rsidRPr="00C35367">
        <w:rPr>
          <w:lang w:val="en-US"/>
        </w:rPr>
        <w:t>i</w:t>
      </w:r>
      <w:r w:rsidRPr="00C35367">
        <w:t>ң түрлер</w:t>
      </w:r>
      <w:r w:rsidRPr="00C35367">
        <w:rPr>
          <w:lang w:val="en-US"/>
        </w:rPr>
        <w:t>i</w:t>
      </w:r>
      <w:r w:rsidRPr="00C35367">
        <w:t xml:space="preserve"> :</w:t>
      </w:r>
    </w:p>
    <w:p w:rsidR="004672F3" w:rsidRPr="00C35367" w:rsidRDefault="004672F3" w:rsidP="00E2340C">
      <w:pPr>
        <w:numPr>
          <w:ilvl w:val="0"/>
          <w:numId w:val="20"/>
        </w:numPr>
        <w:jc w:val="both"/>
        <w:rPr>
          <w:lang w:val="kk-KZ"/>
        </w:rPr>
      </w:pPr>
      <w:r w:rsidRPr="00C35367">
        <w:rPr>
          <w:lang w:val="kk-KZ"/>
        </w:rPr>
        <w:t>өнiмнiң инновациясы;</w:t>
      </w:r>
    </w:p>
    <w:p w:rsidR="004672F3" w:rsidRPr="00C35367" w:rsidRDefault="004672F3" w:rsidP="00E2340C">
      <w:pPr>
        <w:numPr>
          <w:ilvl w:val="0"/>
          <w:numId w:val="20"/>
        </w:numPr>
        <w:jc w:val="both"/>
        <w:rPr>
          <w:lang w:val="kk-KZ"/>
        </w:rPr>
      </w:pPr>
      <w:r w:rsidRPr="00C35367">
        <w:rPr>
          <w:lang w:val="kk-KZ"/>
        </w:rPr>
        <w:t>технологияның инновациясы;</w:t>
      </w:r>
    </w:p>
    <w:p w:rsidR="004672F3" w:rsidRPr="00C35367" w:rsidRDefault="004672F3" w:rsidP="00E2340C">
      <w:pPr>
        <w:numPr>
          <w:ilvl w:val="0"/>
          <w:numId w:val="20"/>
        </w:numPr>
        <w:jc w:val="both"/>
        <w:rPr>
          <w:lang w:val="kk-KZ"/>
        </w:rPr>
      </w:pPr>
      <w:r w:rsidRPr="00C35367">
        <w:rPr>
          <w:lang w:val="kk-KZ"/>
        </w:rPr>
        <w:t>әлеуметтiк инновациялар.</w:t>
      </w:r>
    </w:p>
    <w:p w:rsidR="004672F3" w:rsidRPr="00C35367" w:rsidRDefault="004672F3" w:rsidP="00E2340C">
      <w:pPr>
        <w:pStyle w:val="BodyTextIndent"/>
        <w:jc w:val="center"/>
        <w:rPr>
          <w:b/>
          <w:color w:val="000000"/>
          <w:spacing w:val="-3"/>
          <w:lang w:val="kk-KZ"/>
        </w:rPr>
      </w:pPr>
      <w:r w:rsidRPr="00C35367">
        <w:rPr>
          <w:b/>
          <w:color w:val="000000"/>
          <w:spacing w:val="-3"/>
          <w:lang w:val="kk-KZ"/>
        </w:rPr>
        <w:t>Бақылау сұрақтары:</w:t>
      </w:r>
    </w:p>
    <w:p w:rsidR="004672F3" w:rsidRPr="00C35367" w:rsidRDefault="004672F3" w:rsidP="00E2340C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1. Инновация түсiнiгi және сипаттамасы.</w:t>
      </w:r>
    </w:p>
    <w:p w:rsidR="004672F3" w:rsidRPr="00C35367" w:rsidRDefault="004672F3" w:rsidP="00E2340C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 xml:space="preserve">2. Инновациялық кәсiпорындардың ұйымдастырулық нысандары. </w:t>
      </w:r>
    </w:p>
    <w:p w:rsidR="004672F3" w:rsidRPr="00C35367" w:rsidRDefault="004672F3" w:rsidP="00E2340C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  <w:r w:rsidRPr="00C35367">
        <w:rPr>
          <w:color w:val="000000"/>
          <w:spacing w:val="-3"/>
          <w:lang w:val="kk-KZ"/>
        </w:rPr>
        <w:t>3. Инновациялық ойларды қалыптастыру әдiстерi.</w:t>
      </w:r>
    </w:p>
    <w:p w:rsidR="004672F3" w:rsidRPr="00C35367" w:rsidRDefault="004672F3" w:rsidP="00E2340C">
      <w:pPr>
        <w:pStyle w:val="BodyTextIndent"/>
        <w:spacing w:after="0"/>
        <w:ind w:left="0"/>
        <w:jc w:val="both"/>
        <w:rPr>
          <w:color w:val="000000"/>
          <w:spacing w:val="-3"/>
          <w:lang w:val="kk-KZ"/>
        </w:rPr>
      </w:pPr>
    </w:p>
    <w:p w:rsidR="004672F3" w:rsidRPr="00C35367" w:rsidRDefault="004672F3" w:rsidP="00E2340C">
      <w:pPr>
        <w:pStyle w:val="BodyTextIndent"/>
        <w:spacing w:after="0"/>
        <w:ind w:left="0"/>
        <w:jc w:val="center"/>
        <w:rPr>
          <w:b/>
          <w:color w:val="000000"/>
          <w:spacing w:val="-3"/>
        </w:rPr>
      </w:pPr>
      <w:r w:rsidRPr="00C35367">
        <w:rPr>
          <w:b/>
          <w:color w:val="000000"/>
          <w:spacing w:val="-3"/>
          <w:lang w:val="kk-KZ"/>
        </w:rPr>
        <w:t>Әдебиеттер</w:t>
      </w:r>
      <w:r w:rsidRPr="00C35367">
        <w:rPr>
          <w:b/>
          <w:color w:val="000000"/>
          <w:spacing w:val="-3"/>
        </w:rPr>
        <w:t>:</w:t>
      </w:r>
    </w:p>
    <w:p w:rsidR="004672F3" w:rsidRPr="00C35367" w:rsidRDefault="004672F3" w:rsidP="00E2340C">
      <w:pPr>
        <w:ind w:left="360"/>
        <w:jc w:val="center"/>
        <w:rPr>
          <w:lang w:val="kk-KZ"/>
        </w:rPr>
      </w:pPr>
    </w:p>
    <w:p w:rsidR="004672F3" w:rsidRPr="00C35367" w:rsidRDefault="004672F3" w:rsidP="00E2340C">
      <w:pPr>
        <w:ind w:left="360"/>
        <w:jc w:val="center"/>
        <w:rPr>
          <w:lang w:val="kk-KZ"/>
        </w:rPr>
      </w:pPr>
      <w:r w:rsidRPr="00C35367">
        <w:rPr>
          <w:lang w:val="kk-KZ"/>
        </w:rPr>
        <w:t xml:space="preserve">3, 292– 256 бет </w:t>
      </w:r>
    </w:p>
    <w:p w:rsidR="004672F3" w:rsidRDefault="004672F3" w:rsidP="00E2340C">
      <w:pPr>
        <w:ind w:left="360"/>
        <w:jc w:val="center"/>
        <w:rPr>
          <w:lang w:val="kk-KZ"/>
        </w:rPr>
      </w:pPr>
    </w:p>
    <w:p w:rsidR="004672F3" w:rsidRDefault="004672F3" w:rsidP="00E2340C">
      <w:pPr>
        <w:ind w:left="360"/>
        <w:jc w:val="center"/>
        <w:rPr>
          <w:lang w:val="kk-KZ"/>
        </w:rPr>
      </w:pPr>
    </w:p>
    <w:p w:rsidR="004672F3" w:rsidRDefault="004672F3" w:rsidP="00E2340C">
      <w:pPr>
        <w:ind w:left="360"/>
        <w:jc w:val="center"/>
        <w:rPr>
          <w:lang w:val="kk-KZ"/>
        </w:rPr>
      </w:pPr>
    </w:p>
    <w:p w:rsidR="004672F3" w:rsidRDefault="004672F3" w:rsidP="00E2340C">
      <w:pPr>
        <w:ind w:left="360"/>
        <w:jc w:val="center"/>
        <w:rPr>
          <w:lang w:val="kk-KZ"/>
        </w:rPr>
      </w:pPr>
    </w:p>
    <w:p w:rsidR="004672F3" w:rsidRDefault="004672F3" w:rsidP="00E2340C">
      <w:pPr>
        <w:ind w:left="360"/>
        <w:jc w:val="center"/>
        <w:rPr>
          <w:lang w:val="kk-KZ"/>
        </w:rPr>
      </w:pPr>
    </w:p>
    <w:p w:rsidR="004672F3" w:rsidRPr="00E2340C" w:rsidRDefault="004672F3" w:rsidP="00E2340C"/>
    <w:sectPr w:rsidR="004672F3" w:rsidRPr="00E2340C" w:rsidSect="001B2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Z Arial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87F8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7C05CB9"/>
    <w:multiLevelType w:val="hybridMultilevel"/>
    <w:tmpl w:val="E17E5A92"/>
    <w:lvl w:ilvl="0" w:tplc="56706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1851CDD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22F53D8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277E549E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29B255FA"/>
    <w:multiLevelType w:val="hybridMultilevel"/>
    <w:tmpl w:val="26B41F84"/>
    <w:lvl w:ilvl="0" w:tplc="94FE3FE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334C2375"/>
    <w:multiLevelType w:val="hybridMultilevel"/>
    <w:tmpl w:val="EA5426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7EB6FD4"/>
    <w:multiLevelType w:val="hybridMultilevel"/>
    <w:tmpl w:val="72F463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C042C12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40CD28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</w:abstractNum>
  <w:abstractNum w:abstractNumId="10">
    <w:nsid w:val="48ED768D"/>
    <w:multiLevelType w:val="hybridMultilevel"/>
    <w:tmpl w:val="7786ED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8B7E7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2">
    <w:nsid w:val="4FEB2816"/>
    <w:multiLevelType w:val="hybridMultilevel"/>
    <w:tmpl w:val="1F4065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12C0D4E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7826B23"/>
    <w:multiLevelType w:val="singleLevel"/>
    <w:tmpl w:val="FB989126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14">
    <w:nsid w:val="62895D17"/>
    <w:multiLevelType w:val="hybridMultilevel"/>
    <w:tmpl w:val="1C72C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DFE6ECB"/>
    <w:multiLevelType w:val="singleLevel"/>
    <w:tmpl w:val="437C7316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16">
    <w:nsid w:val="6E840D2E"/>
    <w:multiLevelType w:val="hybridMultilevel"/>
    <w:tmpl w:val="1BBEB2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72254CA6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71B0E84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7F7C04BA"/>
    <w:multiLevelType w:val="hybridMultilevel"/>
    <w:tmpl w:val="09CC441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6"/>
  </w:num>
  <w:num w:numId="3">
    <w:abstractNumId w:val="19"/>
  </w:num>
  <w:num w:numId="4">
    <w:abstractNumId w:val="7"/>
  </w:num>
  <w:num w:numId="5">
    <w:abstractNumId w:val="6"/>
  </w:num>
  <w:num w:numId="6">
    <w:abstractNumId w:val="4"/>
  </w:num>
  <w:num w:numId="7">
    <w:abstractNumId w:val="15"/>
  </w:num>
  <w:num w:numId="8">
    <w:abstractNumId w:val="13"/>
  </w:num>
  <w:num w:numId="9">
    <w:abstractNumId w:val="1"/>
  </w:num>
  <w:num w:numId="10">
    <w:abstractNumId w:val="14"/>
  </w:num>
  <w:num w:numId="11">
    <w:abstractNumId w:val="5"/>
  </w:num>
  <w:num w:numId="12">
    <w:abstractNumId w:val="12"/>
  </w:num>
  <w:num w:numId="13">
    <w:abstractNumId w:val="11"/>
  </w:num>
  <w:num w:numId="14">
    <w:abstractNumId w:val="9"/>
  </w:num>
  <w:num w:numId="15">
    <w:abstractNumId w:val="3"/>
  </w:num>
  <w:num w:numId="16">
    <w:abstractNumId w:val="17"/>
  </w:num>
  <w:num w:numId="17">
    <w:abstractNumId w:val="8"/>
  </w:num>
  <w:num w:numId="18">
    <w:abstractNumId w:val="18"/>
  </w:num>
  <w:num w:numId="19">
    <w:abstractNumId w:val="2"/>
  </w:num>
  <w:num w:numId="2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743D"/>
    <w:rsid w:val="000129CE"/>
    <w:rsid w:val="00096EB3"/>
    <w:rsid w:val="000A16F1"/>
    <w:rsid w:val="000D7857"/>
    <w:rsid w:val="000E743D"/>
    <w:rsid w:val="0014566B"/>
    <w:rsid w:val="00147194"/>
    <w:rsid w:val="001803F0"/>
    <w:rsid w:val="00197312"/>
    <w:rsid w:val="001B2380"/>
    <w:rsid w:val="001C430D"/>
    <w:rsid w:val="00227EC6"/>
    <w:rsid w:val="00277D01"/>
    <w:rsid w:val="00286BAD"/>
    <w:rsid w:val="002D25DE"/>
    <w:rsid w:val="0039440D"/>
    <w:rsid w:val="0042584A"/>
    <w:rsid w:val="00436A80"/>
    <w:rsid w:val="004672F3"/>
    <w:rsid w:val="00476336"/>
    <w:rsid w:val="00494D12"/>
    <w:rsid w:val="004D063D"/>
    <w:rsid w:val="004D5799"/>
    <w:rsid w:val="005B3CCB"/>
    <w:rsid w:val="005C027B"/>
    <w:rsid w:val="005D090B"/>
    <w:rsid w:val="006257E7"/>
    <w:rsid w:val="00633251"/>
    <w:rsid w:val="00652C03"/>
    <w:rsid w:val="00663AA6"/>
    <w:rsid w:val="006A16BE"/>
    <w:rsid w:val="006D5FD4"/>
    <w:rsid w:val="00714683"/>
    <w:rsid w:val="007600F2"/>
    <w:rsid w:val="007E0EEE"/>
    <w:rsid w:val="00807A12"/>
    <w:rsid w:val="00826448"/>
    <w:rsid w:val="00876F3D"/>
    <w:rsid w:val="00996719"/>
    <w:rsid w:val="009C6053"/>
    <w:rsid w:val="00A2123B"/>
    <w:rsid w:val="00A515B3"/>
    <w:rsid w:val="00AC3FC1"/>
    <w:rsid w:val="00B141D4"/>
    <w:rsid w:val="00B368B3"/>
    <w:rsid w:val="00BD1D66"/>
    <w:rsid w:val="00C35367"/>
    <w:rsid w:val="00C83EB3"/>
    <w:rsid w:val="00CD50D6"/>
    <w:rsid w:val="00CF0718"/>
    <w:rsid w:val="00D21192"/>
    <w:rsid w:val="00D23AE4"/>
    <w:rsid w:val="00D50883"/>
    <w:rsid w:val="00DA22C7"/>
    <w:rsid w:val="00E16009"/>
    <w:rsid w:val="00E2340C"/>
    <w:rsid w:val="00E95576"/>
    <w:rsid w:val="00F241F0"/>
    <w:rsid w:val="00F36526"/>
    <w:rsid w:val="00F63D44"/>
    <w:rsid w:val="00FB07AD"/>
    <w:rsid w:val="00FD6403"/>
    <w:rsid w:val="00FD7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683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096EB3"/>
    <w:pPr>
      <w:spacing w:after="135"/>
      <w:outlineLvl w:val="0"/>
    </w:pPr>
    <w:rPr>
      <w:rFonts w:ascii="Arial Narrow" w:hAnsi="Arial Narrow"/>
      <w:b/>
      <w:bCs/>
      <w:color w:val="FFFFFF"/>
      <w:kern w:val="36"/>
      <w:sz w:val="33"/>
      <w:szCs w:val="33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96EB3"/>
    <w:rPr>
      <w:rFonts w:ascii="Arial Narrow" w:hAnsi="Arial Narrow" w:cs="Times New Roman"/>
      <w:b/>
      <w:bCs/>
      <w:color w:val="FFFFFF"/>
      <w:kern w:val="36"/>
      <w:sz w:val="33"/>
      <w:szCs w:val="33"/>
      <w:lang w:eastAsia="ru-RU"/>
    </w:rPr>
  </w:style>
  <w:style w:type="table" w:styleId="TableGrid">
    <w:name w:val="Table Grid"/>
    <w:basedOn w:val="TableNormal"/>
    <w:uiPriority w:val="99"/>
    <w:rsid w:val="001803F0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олбец"/>
    <w:basedOn w:val="Normal"/>
    <w:uiPriority w:val="99"/>
    <w:rsid w:val="00096EB3"/>
    <w:pPr>
      <w:autoSpaceDE w:val="0"/>
      <w:autoSpaceDN w:val="0"/>
    </w:pPr>
    <w:rPr>
      <w:rFonts w:ascii="Arial" w:hAnsi="Arial" w:cs="Arial"/>
      <w:i/>
      <w:iCs/>
      <w:sz w:val="14"/>
      <w:szCs w:val="14"/>
    </w:rPr>
  </w:style>
  <w:style w:type="paragraph" w:customStyle="1" w:styleId="Stlb">
    <w:name w:val="Stlb"/>
    <w:basedOn w:val="Normal"/>
    <w:uiPriority w:val="99"/>
    <w:rsid w:val="00096EB3"/>
    <w:pPr>
      <w:autoSpaceDE w:val="0"/>
      <w:autoSpaceDN w:val="0"/>
      <w:jc w:val="right"/>
    </w:pPr>
    <w:rPr>
      <w:rFonts w:ascii="KZ Arial" w:hAnsi="KZ Arial" w:cs="KZ Arial"/>
      <w:sz w:val="18"/>
      <w:szCs w:val="18"/>
    </w:rPr>
  </w:style>
  <w:style w:type="paragraph" w:customStyle="1" w:styleId="OsnTxt">
    <w:name w:val="OsnTxt"/>
    <w:uiPriority w:val="99"/>
    <w:rsid w:val="00D23AE4"/>
    <w:pPr>
      <w:spacing w:line="330" w:lineRule="exact"/>
      <w:ind w:firstLine="709"/>
      <w:jc w:val="both"/>
    </w:pPr>
    <w:rPr>
      <w:rFonts w:ascii="Arial" w:eastAsia="Times New Roman" w:hAnsi="Arial"/>
      <w:sz w:val="23"/>
      <w:szCs w:val="20"/>
    </w:rPr>
  </w:style>
  <w:style w:type="paragraph" w:styleId="ListParagraph">
    <w:name w:val="List Paragraph"/>
    <w:basedOn w:val="Normal"/>
    <w:uiPriority w:val="99"/>
    <w:qFormat/>
    <w:rsid w:val="00B368B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uiPriority w:val="99"/>
    <w:rsid w:val="00AC3FC1"/>
    <w:rPr>
      <w:rFonts w:cs="Times New Roman"/>
    </w:rPr>
  </w:style>
  <w:style w:type="character" w:customStyle="1" w:styleId="butback">
    <w:name w:val="butback"/>
    <w:basedOn w:val="DefaultParagraphFont"/>
    <w:uiPriority w:val="99"/>
    <w:rsid w:val="00AC3FC1"/>
    <w:rPr>
      <w:rFonts w:cs="Times New Roman"/>
    </w:rPr>
  </w:style>
  <w:style w:type="character" w:customStyle="1" w:styleId="submenu-table">
    <w:name w:val="submenu-table"/>
    <w:basedOn w:val="DefaultParagraphFont"/>
    <w:uiPriority w:val="99"/>
    <w:rsid w:val="00AC3F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14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14683"/>
    <w:rPr>
      <w:rFonts w:ascii="Tahoma" w:hAnsi="Tahoma" w:cs="Tahoma"/>
      <w:sz w:val="16"/>
      <w:szCs w:val="16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FB07A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FB07A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299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99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226</TotalTime>
  <Pages>2</Pages>
  <Words>515</Words>
  <Characters>2939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2014-09-24T22:26:00Z</dcterms:created>
  <dcterms:modified xsi:type="dcterms:W3CDTF">2015-09-14T15:48:00Z</dcterms:modified>
</cp:coreProperties>
</file>